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1E6AAEEC" w14:textId="1F1C9BB1" w:rsidR="00482039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6DD4D78A" w:rsidR="003D38A3" w:rsidRPr="003D38A3" w:rsidRDefault="009013CB" w:rsidP="003D38A3">
                            <w:pPr>
                              <w:pStyle w:val="CourseContainedHeader"/>
                            </w:pPr>
                            <w:r>
                              <w:t xml:space="preserve">Marking Out &amp; </w:t>
                            </w:r>
                            <w:proofErr w:type="spellStart"/>
                            <w:r>
                              <w:t>Center</w:t>
                            </w:r>
                            <w:proofErr w:type="spellEnd"/>
                            <w:r>
                              <w:t xml:space="preserve"> Punching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6DD4D78A" w:rsidR="003D38A3" w:rsidRPr="003D38A3" w:rsidRDefault="009013CB" w:rsidP="003D38A3">
                      <w:pPr>
                        <w:pStyle w:val="CourseContainedHeader"/>
                      </w:pPr>
                      <w:r>
                        <w:t xml:space="preserve">Marking Out &amp; </w:t>
                      </w:r>
                      <w:proofErr w:type="spellStart"/>
                      <w:r>
                        <w:t>Center</w:t>
                      </w:r>
                      <w:proofErr w:type="spellEnd"/>
                      <w:r>
                        <w:t xml:space="preserve"> Punching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D1931E1" w:rsidR="003D38A3" w:rsidRPr="003D38A3" w:rsidRDefault="0078698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013C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D1931E1" w:rsidR="003D38A3" w:rsidRPr="003D38A3" w:rsidRDefault="0078698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013C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4.2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6ECDCE2C" w14:textId="137A9F2C" w:rsidR="00B71847" w:rsidRDefault="00B71847" w:rsidP="00141640">
      <w:pPr>
        <w:rPr>
          <w:lang w:eastAsia="en-AU"/>
        </w:rPr>
      </w:pPr>
      <w:r w:rsidRPr="0DB48D92">
        <w:rPr>
          <w:lang w:eastAsia="en-AU"/>
        </w:rPr>
        <w:t xml:space="preserve">You will learn how to accurately mark out hole positions on your drill gauge using precision layout tools and apply a </w:t>
      </w:r>
      <w:r w:rsidR="6EA38B30" w:rsidRPr="0DB48D92">
        <w:rPr>
          <w:lang w:eastAsia="en-AU"/>
        </w:rPr>
        <w:t>centre</w:t>
      </w:r>
      <w:r w:rsidRPr="0DB48D92">
        <w:rPr>
          <w:lang w:eastAsia="en-AU"/>
        </w:rPr>
        <w:t xml:space="preserve"> punch to each location. This is a foundational step for your machining accuracy.</w:t>
      </w:r>
    </w:p>
    <w:p w14:paraId="74703061" w14:textId="77777777" w:rsidR="001E5EAE" w:rsidRDefault="001E5EAE" w:rsidP="00141640">
      <w:pPr>
        <w:rPr>
          <w:lang w:eastAsia="en-AU"/>
        </w:rPr>
      </w:pPr>
    </w:p>
    <w:p w14:paraId="1A6D30A1" w14:textId="45895F14" w:rsidR="001E5EAE" w:rsidRDefault="00B71847" w:rsidP="00141640">
      <w:pPr>
        <w:rPr>
          <w:lang w:eastAsia="en-AU"/>
        </w:rPr>
      </w:pPr>
      <w:r>
        <w:rPr>
          <w:lang w:eastAsia="en-AU"/>
        </w:rPr>
        <w:t xml:space="preserve">Use this worksheet to document what tools you used, where you marked, and how you ensured punch </w:t>
      </w:r>
      <w:r w:rsidR="00484E88">
        <w:rPr>
          <w:lang w:eastAsia="en-AU"/>
        </w:rPr>
        <w:t>accuracy. Peer checking is included.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4DA431A2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484E88">
        <w:t>Marking Setup</w:t>
      </w:r>
    </w:p>
    <w:p w14:paraId="09D415BC" w14:textId="2062A349" w:rsidR="00CA6CF4" w:rsidRPr="006A72B3" w:rsidRDefault="001721F2" w:rsidP="00CA6CF4">
      <w:pPr>
        <w:rPr>
          <w:b/>
          <w:bCs/>
          <w:lang w:eastAsia="en-AU"/>
        </w:rPr>
      </w:pPr>
      <w:r>
        <w:rPr>
          <w:b/>
          <w:bCs/>
          <w:lang w:eastAsia="en-AU"/>
        </w:rPr>
        <w:t>What marking tool(s) did you use today?</w:t>
      </w:r>
    </w:p>
    <w:p w14:paraId="28528CB0" w14:textId="08C37875" w:rsidR="00CA6CF4" w:rsidRPr="00D14D0E" w:rsidRDefault="008D3666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1721F2">
        <w:t>Scriber</w:t>
      </w:r>
    </w:p>
    <w:p w14:paraId="01EC090B" w14:textId="76C252CB" w:rsidR="00CA6CF4" w:rsidRPr="00D14D0E" w:rsidRDefault="008D3666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1721F2">
        <w:t>Steel rule</w:t>
      </w:r>
    </w:p>
    <w:p w14:paraId="57239AF3" w14:textId="09BE9347" w:rsidR="00CA6CF4" w:rsidRPr="00D14D0E" w:rsidRDefault="008D3666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336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1721F2">
        <w:t>Vernier height gauge</w:t>
      </w:r>
      <w:r w:rsidR="00CA6CF4" w:rsidRPr="00D14D0E">
        <w:rPr>
          <w:sz w:val="28"/>
          <w:szCs w:val="28"/>
        </w:rPr>
        <w:t xml:space="preserve">        </w:t>
      </w:r>
    </w:p>
    <w:p w14:paraId="0BFC3FB7" w14:textId="43EFA716" w:rsidR="00CA6CF4" w:rsidRDefault="008D3666" w:rsidP="00CA6CF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1721F2">
        <w:t>Marking blue</w:t>
      </w:r>
    </w:p>
    <w:p w14:paraId="3568E884" w14:textId="01BD3147" w:rsidR="00876B68" w:rsidRDefault="008D3666" w:rsidP="00876B68">
      <w:pPr>
        <w:pStyle w:val="ListParagraph"/>
        <w:ind w:left="284"/>
      </w:pPr>
      <w:sdt>
        <w:sdtPr>
          <w:rPr>
            <w:sz w:val="28"/>
            <w:szCs w:val="28"/>
          </w:rPr>
          <w:id w:val="5717037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876B68" w:rsidRPr="0DB48D92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 w:rsidR="00876B68">
        <w:t xml:space="preserve"> </w:t>
      </w:r>
      <w:r w:rsidR="135CCAF7">
        <w:t>Engineers</w:t>
      </w:r>
      <w:r w:rsidR="00876B68">
        <w:t xml:space="preserve"> square</w:t>
      </w:r>
    </w:p>
    <w:p w14:paraId="37FB4FA9" w14:textId="77777777" w:rsidR="00876B68" w:rsidRPr="00D14D0E" w:rsidRDefault="00876B68" w:rsidP="00CA6CF4">
      <w:pPr>
        <w:pStyle w:val="ListParagraph"/>
        <w:ind w:left="284"/>
      </w:pPr>
    </w:p>
    <w:p w14:paraId="626A5F94" w14:textId="3971754A" w:rsidR="006A72B3" w:rsidRPr="006A72B3" w:rsidRDefault="00876B68" w:rsidP="00E5074B">
      <w:p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Describe your setup:</w:t>
      </w:r>
    </w:p>
    <w:p w14:paraId="6C0EBF12" w14:textId="05AEFA02" w:rsidR="00460086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2E38EC" w14:textId="5187BBD3" w:rsidR="00460086" w:rsidRDefault="00460086" w:rsidP="00460086">
      <w:pPr>
        <w:pStyle w:val="Heading4"/>
        <w:numPr>
          <w:ilvl w:val="0"/>
          <w:numId w:val="0"/>
        </w:numPr>
        <w:ind w:left="284" w:hanging="284"/>
      </w:pPr>
      <w:r>
        <w:t xml:space="preserve">Section 2 – Hole Location </w:t>
      </w:r>
      <w:r w:rsidR="55F608F3">
        <w:t>Summary</w:t>
      </w:r>
    </w:p>
    <w:p w14:paraId="6A00305C" w14:textId="1A26DDE1" w:rsidR="00460086" w:rsidRPr="00460086" w:rsidRDefault="00460086" w:rsidP="00460086">
      <w:pPr>
        <w:rPr>
          <w:lang w:eastAsia="en-AU"/>
        </w:rPr>
      </w:pPr>
      <w:r>
        <w:rPr>
          <w:lang w:eastAsia="en-AU"/>
        </w:rPr>
        <w:t>How many hole position</w:t>
      </w:r>
      <w:r w:rsidR="00AF767F">
        <w:rPr>
          <w:lang w:eastAsia="en-AU"/>
        </w:rPr>
        <w:t>s did you mark today?</w:t>
      </w:r>
    </w:p>
    <w:p w14:paraId="7C71E8C9" w14:textId="77777777" w:rsidR="00AF767F" w:rsidRDefault="00460086" w:rsidP="00460086">
      <w:pPr>
        <w:spacing w:line="480" w:lineRule="auto"/>
        <w:rPr>
          <w:lang w:eastAsia="en-AU"/>
        </w:rPr>
      </w:pPr>
      <w:r w:rsidRPr="0DB48D92">
        <w:rPr>
          <w:lang w:eastAsia="en-AU"/>
        </w:rPr>
        <w:t>_______________________________________________________________________________________</w:t>
      </w:r>
    </w:p>
    <w:p w14:paraId="07708B1E" w14:textId="33A5EEEC" w:rsidR="00460086" w:rsidRDefault="00AF767F" w:rsidP="0DB48D92">
      <w:pPr>
        <w:spacing w:line="360" w:lineRule="auto"/>
        <w:rPr>
          <w:lang w:eastAsia="en-AU"/>
        </w:rPr>
      </w:pPr>
      <w:r w:rsidRPr="0DB48D92">
        <w:rPr>
          <w:b/>
          <w:bCs/>
          <w:lang w:eastAsia="en-AU"/>
        </w:rPr>
        <w:t xml:space="preserve">Were all hole positions based on the technical drawing?  </w:t>
      </w:r>
    </w:p>
    <w:p w14:paraId="2D4A921F" w14:textId="06BDA983" w:rsidR="00460086" w:rsidRDefault="00AF767F" w:rsidP="0DB48D92">
      <w:pPr>
        <w:spacing w:line="360" w:lineRule="auto"/>
        <w:rPr>
          <w:lang w:eastAsia="en-AU"/>
        </w:rPr>
      </w:pPr>
      <w:r w:rsidRPr="0DB48D92">
        <w:rPr>
          <w:b/>
          <w:bCs/>
          <w:lang w:eastAsia="en-AU"/>
        </w:rPr>
        <w:t xml:space="preserve">  </w:t>
      </w:r>
      <w:sdt>
        <w:sdtPr>
          <w:rPr>
            <w:sz w:val="28"/>
            <w:szCs w:val="28"/>
          </w:rPr>
          <w:id w:val="30073890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25146D6" w:rsidRPr="0DB48D92">
            <w:rPr>
              <w:rFonts w:ascii="MS Gothic" w:eastAsia="MS Gothic" w:hAnsi="MS Gothic" w:cs="MS Gothic"/>
              <w:sz w:val="28"/>
              <w:szCs w:val="28"/>
            </w:rPr>
            <w:t>☐</w:t>
          </w:r>
        </w:sdtContent>
      </w:sdt>
      <w:r>
        <w:t xml:space="preserve"> Yes</w:t>
      </w:r>
      <w:r w:rsidRPr="0DB48D92">
        <w:rPr>
          <w:b/>
          <w:bCs/>
          <w:lang w:eastAsia="en-AU"/>
        </w:rPr>
        <w:t xml:space="preserve">    </w:t>
      </w:r>
      <w:sdt>
        <w:sdtPr>
          <w:rPr>
            <w:rFonts w:ascii="MS Gothic" w:eastAsia="MS Gothic" w:hAnsi="MS Gothic"/>
            <w:sz w:val="28"/>
            <w:szCs w:val="28"/>
          </w:rPr>
          <w:id w:val="-157759265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Pr="0DB48D92">
            <w:rPr>
              <w:rFonts w:ascii="MS Gothic" w:eastAsia="MS Gothic" w:hAnsi="MS Gothic"/>
              <w:sz w:val="28"/>
              <w:szCs w:val="28"/>
            </w:rPr>
            <w:t>☐</w:t>
          </w:r>
        </w:sdtContent>
      </w:sdt>
      <w:r>
        <w:t xml:space="preserve"> No explain:</w:t>
      </w:r>
      <w:r w:rsidR="00A12389">
        <w:t>__________________________________________________________________</w:t>
      </w:r>
      <w:r w:rsidR="00460086" w:rsidRPr="0DB48D92">
        <w:rPr>
          <w:lang w:eastAsia="en-AU"/>
        </w:rPr>
        <w:t>_______________________________________________________________________________________</w:t>
      </w:r>
      <w:r w:rsidR="008D3666">
        <w:rPr>
          <w:lang w:eastAsia="en-AU"/>
        </w:rPr>
        <w:t>_______________</w:t>
      </w:r>
    </w:p>
    <w:p w14:paraId="3FD54B11" w14:textId="6D97D532" w:rsidR="00230CA5" w:rsidRDefault="00230CA5" w:rsidP="00230CA5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3 – </w:t>
      </w:r>
      <w:proofErr w:type="spellStart"/>
      <w:r>
        <w:t>Center</w:t>
      </w:r>
      <w:proofErr w:type="spellEnd"/>
      <w:r>
        <w:t xml:space="preserve"> Punch Accuracy</w:t>
      </w:r>
    </w:p>
    <w:p w14:paraId="74AD9547" w14:textId="60B78131" w:rsidR="00230CA5" w:rsidRPr="009951A4" w:rsidRDefault="00230CA5" w:rsidP="00230CA5">
      <w:pPr>
        <w:rPr>
          <w:lang w:eastAsia="en-AU"/>
        </w:rPr>
      </w:pPr>
      <w:r>
        <w:rPr>
          <w:lang w:eastAsia="en-AU"/>
        </w:rPr>
        <w:t>Use this table to track your punch attempts and peer feedback</w:t>
      </w:r>
      <w:r w:rsidR="000E6FB9">
        <w:rPr>
          <w:lang w:eastAsia="en-AU"/>
        </w:rPr>
        <w:t>: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259"/>
        <w:gridCol w:w="2791"/>
        <w:gridCol w:w="2792"/>
        <w:gridCol w:w="2792"/>
      </w:tblGrid>
      <w:tr w:rsidR="000E6FB9" w:rsidRPr="000A0E77" w14:paraId="520BF779" w14:textId="05FD41D0" w:rsidTr="009F0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244B749" w14:textId="3117B36C" w:rsidR="000E6FB9" w:rsidRDefault="000E6FB9" w:rsidP="00EB4F22">
            <w:pPr>
              <w:pStyle w:val="TableHeadings"/>
            </w:pPr>
            <w:r>
              <w:t>Hole #</w:t>
            </w:r>
          </w:p>
        </w:tc>
        <w:tc>
          <w:tcPr>
            <w:tcW w:w="27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13833F9" w14:textId="29E4E6F7" w:rsidR="000E6FB9" w:rsidRDefault="000E6FB9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Punch Mark Made? (Y/N)</w:t>
            </w:r>
          </w:p>
        </w:tc>
        <w:tc>
          <w:tcPr>
            <w:tcW w:w="27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42ECA19" w14:textId="35105B35" w:rsidR="000E6FB9" w:rsidRDefault="000E6FB9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Mark</w:t>
            </w:r>
            <w:r w:rsidR="0074097E">
              <w:t xml:space="preserve"> Clean &amp; Accurate? (Y/N)</w:t>
            </w:r>
          </w:p>
        </w:tc>
        <w:tc>
          <w:tcPr>
            <w:tcW w:w="27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FD269FB" w14:textId="7A0F63EB" w:rsidR="000E6FB9" w:rsidRDefault="0074097E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Peer Check - Notes</w:t>
            </w:r>
          </w:p>
        </w:tc>
      </w:tr>
      <w:tr w:rsidR="000E6FB9" w:rsidRPr="000A0E77" w14:paraId="30AA6A66" w14:textId="3F97F6EE" w:rsidTr="009F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21C75B" w14:textId="364742FA" w:rsidR="000E6FB9" w:rsidRPr="00792603" w:rsidRDefault="009F085B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AE9C534" w14:textId="77777777" w:rsidR="000E6FB9" w:rsidRPr="000A0E77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53F18E3" w14:textId="77777777" w:rsidR="000E6FB9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E8D8EF" w14:textId="77777777" w:rsidR="000E6FB9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6FB9" w:rsidRPr="000A0E77" w14:paraId="12A56826" w14:textId="1FB9A5C3" w:rsidTr="009F085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4C08BCC" w14:textId="7DACF648" w:rsidR="000E6FB9" w:rsidRPr="00792603" w:rsidRDefault="009F085B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9BFC230" w14:textId="77777777" w:rsidR="000E6FB9" w:rsidRPr="000A0E77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C89844E" w14:textId="77777777" w:rsidR="000E6FB9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18E170" w14:textId="77777777" w:rsidR="000E6FB9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E6FB9" w:rsidRPr="000A0E77" w14:paraId="669FF5D2" w14:textId="1EB91156" w:rsidTr="009F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993C0A" w14:textId="6F712702" w:rsidR="000E6FB9" w:rsidRPr="00792603" w:rsidRDefault="009F085B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A13B5B" w14:textId="77777777" w:rsidR="000E6FB9" w:rsidRPr="000A0E77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F6EBEF1" w14:textId="77777777" w:rsidR="000E6FB9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CDADA1F" w14:textId="77777777" w:rsidR="000E6FB9" w:rsidRDefault="000E6FB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6FB9" w:rsidRPr="000A0E77" w14:paraId="68F07111" w14:textId="3A247AD2" w:rsidTr="009F085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1A66410" w14:textId="62F2657F" w:rsidR="000E6FB9" w:rsidRPr="00792603" w:rsidRDefault="009F085B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7598D70" w14:textId="77777777" w:rsidR="000E6FB9" w:rsidRPr="000A0E77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193AA14" w14:textId="77777777" w:rsidR="000E6FB9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488AB40" w14:textId="77777777" w:rsidR="000E6FB9" w:rsidRDefault="000E6FB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357A" w:rsidRPr="000A0E77" w14:paraId="32A119E2" w14:textId="77777777" w:rsidTr="009F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6179B18" w14:textId="701629DB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2A5B544" w14:textId="77777777" w:rsidR="00DF357A" w:rsidRPr="000A0E77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27F1D4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975433B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357A" w:rsidRPr="000A0E77" w14:paraId="59F770D2" w14:textId="77777777" w:rsidTr="009F085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96AB8B5" w14:textId="1D50B6EA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E3CEE24" w14:textId="77777777" w:rsidR="00DF357A" w:rsidRPr="000A0E77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288B49E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185ED90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357A" w:rsidRPr="000A0E77" w14:paraId="6B4295BB" w14:textId="77777777" w:rsidTr="009F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4B01B62" w14:textId="3C85E854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173213" w14:textId="77777777" w:rsidR="00DF357A" w:rsidRPr="000A0E77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BE8FAF0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3EFA2BB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357A" w:rsidRPr="000A0E77" w14:paraId="1E925D68" w14:textId="77777777" w:rsidTr="009F085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47710CE" w14:textId="782EB6A1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6CCA201" w14:textId="77777777" w:rsidR="00DF357A" w:rsidRPr="000A0E77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36FBAE2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61449F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357A" w:rsidRPr="000A0E77" w14:paraId="1FDDAF2D" w14:textId="77777777" w:rsidTr="009F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F5C29B" w14:textId="5C2C8018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1378CF3" w14:textId="77777777" w:rsidR="00DF357A" w:rsidRPr="000A0E77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B271B8B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6589875" w14:textId="77777777" w:rsidR="00DF357A" w:rsidRDefault="00DF35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357A" w:rsidRPr="000A0E77" w14:paraId="360AECD5" w14:textId="77777777" w:rsidTr="009F085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9B92076" w14:textId="1AD4257C" w:rsidR="00DF357A" w:rsidRDefault="00DF357A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</w:t>
            </w:r>
          </w:p>
        </w:tc>
        <w:tc>
          <w:tcPr>
            <w:tcW w:w="279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E1F513E" w14:textId="77777777" w:rsidR="00DF357A" w:rsidRPr="000A0E77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27C9376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031EAD7" w14:textId="77777777" w:rsidR="00DF357A" w:rsidRDefault="00DF35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D44EA4F" w14:textId="638F4114" w:rsidR="00DF357A" w:rsidRDefault="00DF357A" w:rsidP="00DF357A">
      <w:pPr>
        <w:pStyle w:val="Heading4"/>
        <w:numPr>
          <w:ilvl w:val="0"/>
          <w:numId w:val="0"/>
        </w:numPr>
        <w:ind w:left="284" w:hanging="284"/>
      </w:pPr>
      <w:r>
        <w:t>Section 4</w:t>
      </w:r>
      <w:r w:rsidR="00DC7563">
        <w:t xml:space="preserve"> </w:t>
      </w:r>
      <w:r>
        <w:t xml:space="preserve">– </w:t>
      </w:r>
      <w:r w:rsidR="00DC7563">
        <w:t>Peer Accuracy Check</w:t>
      </w:r>
    </w:p>
    <w:p w14:paraId="2861348D" w14:textId="21CF3136" w:rsidR="00DC7563" w:rsidRPr="00505609" w:rsidRDefault="00DC7563" w:rsidP="00505609">
      <w:pPr>
        <w:rPr>
          <w:lang w:eastAsia="en-AU"/>
        </w:rPr>
      </w:pPr>
      <w:r w:rsidRPr="00DC7563">
        <w:rPr>
          <w:b/>
          <w:bCs/>
          <w:lang w:eastAsia="en-AU"/>
        </w:rPr>
        <w:t>Reviewer Name:</w:t>
      </w:r>
      <w:r>
        <w:rPr>
          <w:lang w:eastAsia="en-AU"/>
        </w:rPr>
        <w:t>________________________________</w:t>
      </w:r>
    </w:p>
    <w:p w14:paraId="762A1867" w14:textId="424EF3C3" w:rsidR="00DF357A" w:rsidRPr="00D14D0E" w:rsidRDefault="008D3666" w:rsidP="00DF357A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41196377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F357A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F357A" w:rsidRPr="00D14D0E">
        <w:t xml:space="preserve"> </w:t>
      </w:r>
      <w:r w:rsidR="00DC7563">
        <w:t>Punch marks are neat and deep enough</w:t>
      </w:r>
    </w:p>
    <w:p w14:paraId="47F71437" w14:textId="00B780CB" w:rsidR="00DF357A" w:rsidRPr="00D14D0E" w:rsidRDefault="008D3666" w:rsidP="00DF357A">
      <w:pPr>
        <w:pStyle w:val="ListParagraph"/>
        <w:ind w:left="284"/>
      </w:pPr>
      <w:sdt>
        <w:sdtPr>
          <w:rPr>
            <w:sz w:val="28"/>
            <w:szCs w:val="28"/>
          </w:rPr>
          <w:id w:val="-160803029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F357A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F357A" w:rsidRPr="00D14D0E">
        <w:t xml:space="preserve"> </w:t>
      </w:r>
      <w:r w:rsidR="00DC7563">
        <w:t>Punch marks align with marked positions</w:t>
      </w:r>
    </w:p>
    <w:p w14:paraId="48B87BAD" w14:textId="61272649" w:rsidR="00DF357A" w:rsidRPr="00505609" w:rsidRDefault="008D3666" w:rsidP="00505609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142711413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F357A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F357A" w:rsidRPr="00D14D0E">
        <w:t xml:space="preserve"> </w:t>
      </w:r>
      <w:r w:rsidR="00DC7563">
        <w:t>No excessive drift or scratches nearby</w:t>
      </w:r>
      <w:r w:rsidR="00DF357A" w:rsidRPr="00D14D0E">
        <w:rPr>
          <w:sz w:val="28"/>
          <w:szCs w:val="28"/>
        </w:rPr>
        <w:t xml:space="preserve">        </w:t>
      </w:r>
    </w:p>
    <w:p w14:paraId="686D8A37" w14:textId="7DD9A65B" w:rsidR="00DF357A" w:rsidRPr="006A72B3" w:rsidRDefault="00DC7563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Reviewer Comment</w:t>
      </w:r>
      <w:r w:rsidR="00DF357A">
        <w:rPr>
          <w:b/>
          <w:bCs/>
          <w:lang w:eastAsia="en-AU"/>
        </w:rPr>
        <w:t>:</w:t>
      </w:r>
    </w:p>
    <w:p w14:paraId="0C9B1FCD" w14:textId="22C86CC6" w:rsidR="00B83531" w:rsidRDefault="00DF357A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754255" w14:textId="6FFB9607" w:rsidR="00B83531" w:rsidRPr="00505609" w:rsidRDefault="00B83531" w:rsidP="00505609">
      <w:pPr>
        <w:pStyle w:val="Heading4"/>
        <w:numPr>
          <w:ilvl w:val="0"/>
          <w:numId w:val="0"/>
        </w:numPr>
        <w:ind w:left="284" w:hanging="284"/>
      </w:pPr>
      <w:r>
        <w:t xml:space="preserve">Section 2 </w:t>
      </w:r>
      <w:r w:rsidR="00AC755D">
        <w:t>–</w:t>
      </w:r>
      <w:r>
        <w:t xml:space="preserve"> </w:t>
      </w:r>
      <w:r w:rsidR="00AC755D">
        <w:t>Self-Revision</w:t>
      </w:r>
      <w:r>
        <w:t xml:space="preserve"> (Completed by </w:t>
      </w:r>
      <w:r w:rsidR="00AC755D">
        <w:t>Author</w:t>
      </w:r>
      <w:r>
        <w:t>)</w:t>
      </w:r>
    </w:p>
    <w:p w14:paraId="5E0CE4A5" w14:textId="4B814D26" w:rsidR="00505609" w:rsidRDefault="00505609" w:rsidP="00505609">
      <w:pPr>
        <w:rPr>
          <w:b/>
          <w:bCs/>
          <w:lang w:eastAsia="en-AU"/>
        </w:rPr>
      </w:pPr>
      <w:r>
        <w:rPr>
          <w:b/>
          <w:bCs/>
          <w:lang w:eastAsia="en-AU"/>
        </w:rPr>
        <w:t>What tool technique or marking habit will you focus on improving next time?</w:t>
      </w:r>
    </w:p>
    <w:p w14:paraId="4F80567E" w14:textId="6A4A0D2C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05609">
        <w:rPr>
          <w:lang w:eastAsia="en-AU"/>
        </w:rPr>
        <w:t>_______________________________________________________________________________________</w:t>
      </w:r>
    </w:p>
    <w:bookmarkEnd w:id="0"/>
    <w:bookmarkEnd w:id="1"/>
    <w:bookmarkEnd w:id="2"/>
    <w:bookmarkEnd w:id="3"/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2E58157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8D3666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6008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4CB5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6983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3666"/>
    <w:rsid w:val="008D7125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AF767F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25146D6"/>
    <w:rsid w:val="0DB48D92"/>
    <w:rsid w:val="135CCAF7"/>
    <w:rsid w:val="26348E95"/>
    <w:rsid w:val="35B191BD"/>
    <w:rsid w:val="3B7951AB"/>
    <w:rsid w:val="47AB1F93"/>
    <w:rsid w:val="55F608F3"/>
    <w:rsid w:val="6EA38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A9B43773-67D8-4869-AFD2-3CFB63DC718D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367</Words>
  <Characters>2096</Characters>
  <Application>Microsoft Office Word</Application>
  <DocSecurity>0</DocSecurity>
  <Lines>17</Lines>
  <Paragraphs>4</Paragraphs>
  <ScaleCrop>false</ScaleCrop>
  <Manager/>
  <Company/>
  <LinksUpToDate>false</LinksUpToDate>
  <CharactersWithSpaces>2459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2025-08-28T19:27:00Z</dcterms:created>
  <dcterms:modified xsi:type="dcterms:W3CDTF">2025-08-28T19:34:00Z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